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0358F3">
        <w:fldChar w:fldCharType="begin"/>
      </w:r>
      <w:r w:rsidR="000358F3">
        <w:instrText>DOCVARIABLE "SP_FUNC: GetFixingSign (CONTEXT)" \* MERGEFORMAT</w:instrText>
      </w:r>
      <w:r w:rsidR="000358F3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0358F3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E85D7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color w:val="000000" w:themeColor="text1"/>
          <w:sz w:val="22"/>
          <w:szCs w:val="22"/>
        </w:rPr>
      </w:pP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17C83" w:rsidRPr="00E85D71" w:rsidRDefault="00617C83" w:rsidP="007E0D3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ОБЩИЕ ПОЛОЖЕНИЯ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1120AC" w:rsidRPr="00E85D7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E85D71">
        <w:rPr>
          <w:color w:val="000000" w:themeColor="text1"/>
          <w:sz w:val="24"/>
          <w:szCs w:val="24"/>
        </w:rPr>
        <w:t xml:space="preserve">в аренду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"SP_FUNC:GetVivodOjectov(CONTEXT)" 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color w:val="000000" w:themeColor="text1"/>
          <w:sz w:val="24"/>
          <w:szCs w:val="24"/>
        </w:rPr>
        <w:t xml:space="preserve"> земельный участок (далее - Объект) из земель </w:t>
      </w:r>
      <w:r w:rsidR="003D4854" w:rsidRPr="00E85D71">
        <w:rPr>
          <w:color w:val="000000" w:themeColor="text1"/>
          <w:sz w:val="24"/>
          <w:szCs w:val="24"/>
        </w:rPr>
        <w:t>населенных пунктов</w:t>
      </w:r>
      <w:r w:rsidR="0045600C" w:rsidRPr="00E85D71">
        <w:rPr>
          <w:color w:val="000000" w:themeColor="text1"/>
          <w:sz w:val="24"/>
          <w:szCs w:val="24"/>
        </w:rPr>
        <w:t xml:space="preserve"> с кадастровым номером </w:t>
      </w:r>
      <w:r w:rsidR="00E90E92" w:rsidRPr="00E85D71">
        <w:rPr>
          <w:color w:val="000000" w:themeColor="text1"/>
          <w:sz w:val="24"/>
          <w:szCs w:val="24"/>
        </w:rPr>
        <w:t>___________________   площадью _____</w:t>
      </w:r>
      <w:r w:rsidR="0045600C" w:rsidRPr="00E85D71">
        <w:rPr>
          <w:color w:val="000000" w:themeColor="text1"/>
          <w:sz w:val="24"/>
          <w:szCs w:val="24"/>
        </w:rPr>
        <w:t xml:space="preserve"> кв. м., расположенный по адресному ориентиру: </w:t>
      </w:r>
      <w:r w:rsidR="00E90E92" w:rsidRPr="00E85D71">
        <w:rPr>
          <w:color w:val="000000" w:themeColor="text1"/>
          <w:sz w:val="24"/>
          <w:szCs w:val="24"/>
        </w:rPr>
        <w:t>_____________________________________________________________</w:t>
      </w:r>
      <w:r w:rsidR="0045600C" w:rsidRPr="00E85D71">
        <w:rPr>
          <w:color w:val="000000" w:themeColor="text1"/>
          <w:sz w:val="24"/>
          <w:szCs w:val="24"/>
        </w:rPr>
        <w:t xml:space="preserve">. </w:t>
      </w:r>
      <w:r w:rsidR="00267840" w:rsidRPr="00E85D71">
        <w:rPr>
          <w:color w:val="000000" w:themeColor="text1"/>
          <w:sz w:val="24"/>
          <w:szCs w:val="24"/>
        </w:rPr>
        <w:t>Вид разрешенного</w:t>
      </w:r>
      <w:r w:rsidR="0045600C" w:rsidRPr="00E85D71">
        <w:rPr>
          <w:color w:val="000000" w:themeColor="text1"/>
          <w:sz w:val="24"/>
          <w:szCs w:val="24"/>
        </w:rPr>
        <w:t xml:space="preserve"> использования (целевое назначение) земельного участка: </w:t>
      </w:r>
      <w:r w:rsidR="00E90E92" w:rsidRPr="00E85D71">
        <w:rPr>
          <w:color w:val="000000" w:themeColor="text1"/>
          <w:sz w:val="24"/>
          <w:szCs w:val="24"/>
        </w:rPr>
        <w:t>___________________________</w:t>
      </w:r>
      <w:r w:rsidR="00475470" w:rsidRPr="00E85D71">
        <w:rPr>
          <w:color w:val="000000" w:themeColor="text1"/>
          <w:sz w:val="24"/>
          <w:szCs w:val="24"/>
        </w:rPr>
        <w:fldChar w:fldCharType="end"/>
      </w:r>
      <w:r w:rsidR="00793293" w:rsidRPr="00E85D71">
        <w:rPr>
          <w:b/>
          <w:color w:val="000000" w:themeColor="text1"/>
          <w:sz w:val="24"/>
          <w:szCs w:val="24"/>
        </w:rPr>
        <w:t>, цель использования земельного участка ________________________</w:t>
      </w:r>
      <w:r w:rsidR="00BA023C" w:rsidRPr="00E85D71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1.2</w:t>
      </w:r>
      <w:r w:rsidRPr="00E85D71">
        <w:rPr>
          <w:b/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="00267840" w:rsidRPr="00E85D71">
        <w:rPr>
          <w:bCs/>
          <w:color w:val="000000" w:themeColor="text1"/>
          <w:sz w:val="24"/>
          <w:szCs w:val="24"/>
        </w:rPr>
        <w:t>Настоящий Договор заключается</w:t>
      </w:r>
      <w:r w:rsidRPr="00E85D71">
        <w:rPr>
          <w:color w:val="000000" w:themeColor="text1"/>
          <w:sz w:val="24"/>
          <w:szCs w:val="24"/>
        </w:rPr>
        <w:t xml:space="preserve"> на основании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GetObjectRegin (CONTEXT)"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b/>
          <w:color w:val="000000" w:themeColor="text1"/>
          <w:sz w:val="24"/>
          <w:szCs w:val="24"/>
        </w:rPr>
        <w:t xml:space="preserve">Протокола </w:t>
      </w:r>
      <w:r w:rsidR="00267840" w:rsidRPr="00E85D71">
        <w:rPr>
          <w:b/>
          <w:color w:val="000000" w:themeColor="text1"/>
          <w:sz w:val="24"/>
          <w:szCs w:val="24"/>
        </w:rPr>
        <w:t xml:space="preserve">о результатах электронного аукциона (Протокола </w:t>
      </w:r>
      <w:r w:rsidR="0045600C" w:rsidRPr="00E85D71">
        <w:rPr>
          <w:b/>
          <w:color w:val="000000" w:themeColor="text1"/>
          <w:sz w:val="24"/>
          <w:szCs w:val="24"/>
        </w:rPr>
        <w:t>приема заявок на участие в аукционе</w:t>
      </w:r>
      <w:r w:rsidR="00267840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b/>
          <w:color w:val="000000" w:themeColor="text1"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E85D71">
        <w:rPr>
          <w:b/>
          <w:color w:val="000000" w:themeColor="text1"/>
          <w:sz w:val="24"/>
          <w:szCs w:val="24"/>
        </w:rPr>
        <w:t xml:space="preserve"> в размере ежегодной арендной платы</w:t>
      </w:r>
      <w:r w:rsidR="0045600C" w:rsidRPr="00E85D71">
        <w:rPr>
          <w:b/>
          <w:color w:val="000000" w:themeColor="text1"/>
          <w:sz w:val="24"/>
          <w:szCs w:val="24"/>
        </w:rPr>
        <w:t xml:space="preserve"> от </w:t>
      </w:r>
      <w:r w:rsidR="00E90E92" w:rsidRPr="00E85D71">
        <w:rPr>
          <w:b/>
          <w:color w:val="000000" w:themeColor="text1"/>
          <w:sz w:val="24"/>
          <w:szCs w:val="24"/>
        </w:rPr>
        <w:t>__________</w:t>
      </w:r>
      <w:r w:rsidR="0045600C" w:rsidRPr="00E85D71">
        <w:rPr>
          <w:b/>
          <w:color w:val="000000" w:themeColor="text1"/>
          <w:sz w:val="24"/>
          <w:szCs w:val="24"/>
        </w:rPr>
        <w:t xml:space="preserve">г.  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1.3.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Сведения о земельном участке, изложенные в </w:t>
      </w:r>
      <w:r w:rsidR="00267840" w:rsidRPr="00E85D71">
        <w:rPr>
          <w:color w:val="000000" w:themeColor="text1"/>
          <w:sz w:val="24"/>
          <w:szCs w:val="24"/>
        </w:rPr>
        <w:t xml:space="preserve">настоящем </w:t>
      </w:r>
      <w:r w:rsidRPr="00E85D71">
        <w:rPr>
          <w:color w:val="000000" w:themeColor="text1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E85D71" w:rsidRDefault="00617C83" w:rsidP="00A90ED6">
      <w:pPr>
        <w:widowControl/>
        <w:shd w:val="clear" w:color="auto" w:fill="FFFFFF"/>
        <w:ind w:left="426" w:hanging="426"/>
        <w:jc w:val="both"/>
        <w:rPr>
          <w:b/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1.4.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Настоящий договор действует сроком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GetEndDateMovesetDoc (CONTEXT)" \* MERGEFORMAT </w:instrText>
      </w:r>
      <w:r w:rsidR="00475470" w:rsidRPr="00E85D71">
        <w:rPr>
          <w:color w:val="000000" w:themeColor="text1"/>
        </w:rPr>
        <w:fldChar w:fldCharType="separate"/>
      </w:r>
      <w:r w:rsidR="00E90E92" w:rsidRPr="00E85D71">
        <w:rPr>
          <w:b/>
          <w:color w:val="000000" w:themeColor="text1"/>
          <w:sz w:val="24"/>
          <w:szCs w:val="24"/>
        </w:rPr>
        <w:t>______</w:t>
      </w:r>
      <w:r w:rsidR="0045600C" w:rsidRPr="00E85D71">
        <w:rPr>
          <w:b/>
          <w:color w:val="000000" w:themeColor="text1"/>
          <w:sz w:val="24"/>
          <w:szCs w:val="24"/>
        </w:rPr>
        <w:t>месяцев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  <w:r w:rsidR="00557EE4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E90E92" w:rsidP="00E90E92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1.5. </w:t>
      </w:r>
      <w:r w:rsidR="00267840" w:rsidRPr="00E85D71">
        <w:rPr>
          <w:b/>
          <w:color w:val="000000" w:themeColor="text1"/>
          <w:sz w:val="24"/>
          <w:szCs w:val="24"/>
        </w:rPr>
        <w:t xml:space="preserve">Настоящий </w:t>
      </w:r>
      <w:r w:rsidR="00242080" w:rsidRPr="00E85D71">
        <w:rPr>
          <w:b/>
          <w:color w:val="000000" w:themeColor="text1"/>
          <w:sz w:val="24"/>
          <w:szCs w:val="24"/>
        </w:rPr>
        <w:t>Договор не может быть возобновлен на неопределенный срок</w:t>
      </w:r>
      <w:r w:rsidR="00242080" w:rsidRPr="00E85D71">
        <w:rPr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</w:t>
      </w:r>
      <w:r w:rsidR="00BB3BB8" w:rsidRPr="00E85D71">
        <w:rPr>
          <w:bCs/>
          <w:color w:val="000000" w:themeColor="text1"/>
          <w:sz w:val="24"/>
          <w:szCs w:val="24"/>
        </w:rPr>
        <w:t>6</w:t>
      </w:r>
      <w:r w:rsidRPr="00E85D71">
        <w:rPr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 w:rsidRPr="00E85D71">
        <w:rPr>
          <w:b/>
          <w:color w:val="000000" w:themeColor="text1"/>
          <w:sz w:val="24"/>
          <w:szCs w:val="24"/>
        </w:rPr>
        <w:t>с момента подписания</w:t>
      </w:r>
      <w:r w:rsidR="0045600C" w:rsidRPr="00E85D71">
        <w:rPr>
          <w:b/>
          <w:color w:val="000000" w:themeColor="text1"/>
          <w:sz w:val="24"/>
          <w:szCs w:val="24"/>
        </w:rPr>
        <w:t xml:space="preserve"> </w:t>
      </w:r>
      <w:r w:rsidR="005C7E2A" w:rsidRPr="00E85D71">
        <w:rPr>
          <w:b/>
          <w:color w:val="000000" w:themeColor="text1"/>
          <w:sz w:val="24"/>
          <w:szCs w:val="24"/>
        </w:rPr>
        <w:t>настоящего Д</w:t>
      </w:r>
      <w:r w:rsidR="0045600C" w:rsidRPr="00E85D71">
        <w:rPr>
          <w:b/>
          <w:color w:val="000000" w:themeColor="text1"/>
          <w:sz w:val="24"/>
          <w:szCs w:val="24"/>
        </w:rPr>
        <w:t>оговора.</w:t>
      </w:r>
    </w:p>
    <w:p w:rsidR="007E0D36" w:rsidRPr="00E85D71" w:rsidRDefault="007E0D36" w:rsidP="009C595B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 ПЛАТЕЖИ И РАСЧЕТЫ ПО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b/>
          <w:color w:val="000000" w:themeColor="text1"/>
          <w:sz w:val="24"/>
          <w:szCs w:val="24"/>
        </w:rPr>
        <w:t>рублей</w:t>
      </w:r>
      <w:r w:rsidRPr="00E85D71">
        <w:rPr>
          <w:color w:val="000000" w:themeColor="text1"/>
          <w:sz w:val="24"/>
          <w:szCs w:val="24"/>
        </w:rPr>
        <w:t>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2.2.</w:t>
      </w:r>
      <w:r w:rsidRPr="00E85D71">
        <w:rPr>
          <w:color w:val="000000" w:themeColor="text1"/>
          <w:sz w:val="24"/>
          <w:szCs w:val="24"/>
        </w:rPr>
        <w:tab/>
        <w:t xml:space="preserve">Сумма задатка в размере 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2.3.</w:t>
      </w:r>
      <w:r w:rsidRPr="00E85D71">
        <w:rPr>
          <w:color w:val="000000" w:themeColor="text1"/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2.4.</w:t>
      </w:r>
      <w:r w:rsidRPr="00E85D71">
        <w:rPr>
          <w:color w:val="000000" w:themeColor="text1"/>
          <w:sz w:val="24"/>
          <w:szCs w:val="24"/>
        </w:rPr>
        <w:tab/>
        <w:t>Перечисление оставшейся суммы платежа в размере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267840" w:rsidRPr="00E85D71">
        <w:rPr>
          <w:color w:val="000000" w:themeColor="text1"/>
          <w:sz w:val="24"/>
          <w:szCs w:val="24"/>
        </w:rPr>
        <w:t>(___________)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Договора, установленными в п. 2.5. Договора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E85D71">
        <w:rPr>
          <w:color w:val="000000" w:themeColor="text1"/>
          <w:sz w:val="24"/>
          <w:szCs w:val="24"/>
        </w:rPr>
        <w:t>0</w:t>
      </w:r>
      <w:r w:rsidRPr="00E85D71">
        <w:rPr>
          <w:color w:val="000000" w:themeColor="text1"/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2.6.</w:t>
      </w:r>
      <w:r w:rsidRPr="00E85D71">
        <w:rPr>
          <w:color w:val="000000" w:themeColor="text1"/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2.7.</w:t>
      </w:r>
      <w:r w:rsidRPr="00E85D71">
        <w:rPr>
          <w:color w:val="000000" w:themeColor="text1"/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2.8.</w:t>
      </w:r>
      <w:r w:rsidRPr="00E85D71">
        <w:rPr>
          <w:color w:val="000000" w:themeColor="text1"/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текущих платежей.</w:t>
      </w:r>
    </w:p>
    <w:p w:rsidR="00236BF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2.9.</w:t>
      </w:r>
      <w:r w:rsidRPr="00E85D71">
        <w:rPr>
          <w:color w:val="000000" w:themeColor="text1"/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E85D71">
        <w:rPr>
          <w:color w:val="000000" w:themeColor="text1"/>
          <w:sz w:val="24"/>
          <w:szCs w:val="24"/>
        </w:rPr>
        <w:t>А</w:t>
      </w:r>
      <w:r w:rsidRPr="00E85D71">
        <w:rPr>
          <w:color w:val="000000" w:themeColor="text1"/>
          <w:sz w:val="24"/>
          <w:szCs w:val="24"/>
        </w:rPr>
        <w:t>рендодателем</w:t>
      </w:r>
      <w:r w:rsidR="00236BF6" w:rsidRPr="00E85D71">
        <w:rPr>
          <w:color w:val="000000" w:themeColor="text1"/>
          <w:sz w:val="24"/>
          <w:szCs w:val="24"/>
        </w:rPr>
        <w:t>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 ПРАВА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3.1.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Арендодатель имеет право:</w:t>
      </w:r>
    </w:p>
    <w:p w:rsidR="00A90ED6" w:rsidRPr="00E85D71" w:rsidRDefault="00A90ED6" w:rsidP="00A90ED6">
      <w:pPr>
        <w:pStyle w:val="-"/>
        <w:numPr>
          <w:ilvl w:val="2"/>
          <w:numId w:val="8"/>
        </w:numPr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E85D71" w:rsidRDefault="00A90ED6" w:rsidP="00A90ED6">
      <w:pPr>
        <w:pStyle w:val="1"/>
        <w:numPr>
          <w:ilvl w:val="2"/>
          <w:numId w:val="8"/>
        </w:numPr>
        <w:rPr>
          <w:color w:val="000000" w:themeColor="text1"/>
        </w:rPr>
      </w:pPr>
      <w:r w:rsidRPr="00E85D71">
        <w:rPr>
          <w:color w:val="000000" w:themeColor="text1"/>
        </w:rPr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E85D71">
        <w:rPr>
          <w:color w:val="000000" w:themeColor="text1"/>
        </w:rPr>
        <w:t xml:space="preserve"> без предварительного уведомления Арендатора</w:t>
      </w:r>
      <w:r w:rsidRPr="00E85D71">
        <w:rPr>
          <w:color w:val="000000" w:themeColor="text1"/>
        </w:rPr>
        <w:t>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имеет право:</w:t>
      </w:r>
    </w:p>
    <w:p w:rsidR="00A90ED6" w:rsidRPr="00E85D71" w:rsidRDefault="00A90ED6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3.2.1.</w:t>
      </w:r>
      <w:r w:rsidRPr="00E85D71">
        <w:rPr>
          <w:color w:val="000000" w:themeColor="text1"/>
          <w:sz w:val="24"/>
          <w:szCs w:val="24"/>
        </w:rPr>
        <w:tab/>
      </w:r>
      <w:r w:rsidR="009854E6" w:rsidRPr="00E85D7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 w:rsidRPr="00E85D71">
        <w:rPr>
          <w:color w:val="000000" w:themeColor="text1"/>
          <w:sz w:val="24"/>
          <w:szCs w:val="24"/>
        </w:rPr>
        <w:t xml:space="preserve">настоящим </w:t>
      </w:r>
      <w:r w:rsidR="009854E6" w:rsidRPr="00E85D71">
        <w:rPr>
          <w:color w:val="000000" w:themeColor="text1"/>
          <w:sz w:val="24"/>
          <w:szCs w:val="24"/>
        </w:rPr>
        <w:t>Договором.</w:t>
      </w:r>
    </w:p>
    <w:p w:rsidR="00147FE7" w:rsidRPr="00E85D71" w:rsidRDefault="00147FE7" w:rsidP="00147FE7">
      <w:pPr>
        <w:pStyle w:val="3"/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3.2.2. </w:t>
      </w:r>
      <w:r w:rsidR="00AF68FC" w:rsidRPr="00E85D71">
        <w:rPr>
          <w:color w:val="000000" w:themeColor="text1"/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E85D71" w:rsidRDefault="00147FE7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2"/>
          <w:szCs w:val="22"/>
        </w:rPr>
        <w:t xml:space="preserve">3.2.3. </w:t>
      </w:r>
      <w:r w:rsidRPr="00E85D71">
        <w:rPr>
          <w:color w:val="000000" w:themeColor="text1"/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E85D71" w:rsidRDefault="00A90ED6" w:rsidP="00A33BDE">
      <w:pPr>
        <w:widowControl/>
        <w:shd w:val="clear" w:color="auto" w:fill="FFFFFF"/>
        <w:ind w:left="709" w:hanging="709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3.3.</w:t>
      </w:r>
      <w:r w:rsidRPr="00E85D71">
        <w:rPr>
          <w:color w:val="000000" w:themeColor="text1"/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 ОБЯЗАННОСТИ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236BF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4.1.</w:t>
      </w:r>
      <w:r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Pr="00E85D71">
        <w:rPr>
          <w:b/>
          <w:bCs/>
          <w:color w:val="000000" w:themeColor="text1"/>
          <w:sz w:val="24"/>
          <w:szCs w:val="24"/>
        </w:rPr>
        <w:tab/>
      </w:r>
      <w:r w:rsidR="00A90ED6" w:rsidRPr="00E85D71">
        <w:rPr>
          <w:b/>
          <w:bCs/>
          <w:color w:val="000000" w:themeColor="text1"/>
          <w:sz w:val="24"/>
          <w:szCs w:val="24"/>
        </w:rPr>
        <w:t>Арендодатель обязуется: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4.1.1</w:t>
      </w:r>
      <w:r w:rsidRPr="00E85D71">
        <w:rPr>
          <w:color w:val="000000" w:themeColor="text1"/>
          <w:sz w:val="24"/>
          <w:szCs w:val="24"/>
        </w:rPr>
        <w:tab/>
        <w:t xml:space="preserve">В случае прекращения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 принять Объект от Арендатора по акту приема-передачи.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4.1.2.</w:t>
      </w:r>
      <w:r w:rsidRPr="00E85D71">
        <w:rPr>
          <w:color w:val="000000" w:themeColor="text1"/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обязуется: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4.2.1.</w:t>
      </w:r>
      <w:r w:rsidRPr="00E85D71">
        <w:rPr>
          <w:color w:val="000000" w:themeColor="text1"/>
          <w:sz w:val="24"/>
          <w:szCs w:val="24"/>
        </w:rPr>
        <w:tab/>
      </w:r>
      <w:r w:rsidR="00445F42" w:rsidRPr="00E85D71">
        <w:rPr>
          <w:color w:val="000000" w:themeColor="text1"/>
          <w:sz w:val="24"/>
          <w:szCs w:val="24"/>
        </w:rPr>
        <w:t>Своевременно до 1</w:t>
      </w:r>
      <w:r w:rsidR="00A33BDE" w:rsidRPr="00E85D71">
        <w:rPr>
          <w:color w:val="000000" w:themeColor="text1"/>
          <w:sz w:val="24"/>
          <w:szCs w:val="24"/>
        </w:rPr>
        <w:t>0</w:t>
      </w:r>
      <w:r w:rsidR="00445F42" w:rsidRPr="00E85D71">
        <w:rPr>
          <w:color w:val="000000" w:themeColor="text1"/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4.2.2.</w:t>
      </w:r>
      <w:r w:rsidRPr="00E85D71">
        <w:rPr>
          <w:color w:val="000000" w:themeColor="text1"/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E85D7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E85D7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4.2.3.</w:t>
      </w:r>
      <w:r w:rsidRPr="00E85D71">
        <w:rPr>
          <w:color w:val="000000" w:themeColor="text1"/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4.2.4.</w:t>
      </w:r>
      <w:r w:rsidRPr="00E85D71">
        <w:rPr>
          <w:color w:val="000000" w:themeColor="text1"/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E85D71">
        <w:rPr>
          <w:color w:val="000000" w:themeColor="text1"/>
          <w:sz w:val="24"/>
          <w:szCs w:val="24"/>
        </w:rPr>
        <w:t xml:space="preserve"> (или)</w:t>
      </w:r>
      <w:r w:rsidRPr="00E85D71">
        <w:rPr>
          <w:color w:val="000000" w:themeColor="text1"/>
          <w:sz w:val="24"/>
          <w:szCs w:val="24"/>
        </w:rPr>
        <w:t xml:space="preserve"> вблизи его.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4.2.5.</w:t>
      </w:r>
      <w:r w:rsidRPr="00E85D71">
        <w:rPr>
          <w:color w:val="000000" w:themeColor="text1"/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4.2.6.</w:t>
      </w:r>
      <w:r w:rsidRPr="00E85D71">
        <w:rPr>
          <w:color w:val="000000" w:themeColor="text1"/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4.2.7.</w:t>
      </w:r>
      <w:r w:rsidRPr="00E85D71">
        <w:rPr>
          <w:color w:val="000000" w:themeColor="text1"/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4.2.8.</w:t>
      </w:r>
      <w:r w:rsidRPr="00E85D71">
        <w:rPr>
          <w:color w:val="000000" w:themeColor="text1"/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E85D71">
        <w:rPr>
          <w:color w:val="000000" w:themeColor="text1"/>
          <w:sz w:val="24"/>
          <w:szCs w:val="24"/>
        </w:rPr>
        <w:t xml:space="preserve">земельного надзора </w:t>
      </w:r>
      <w:r w:rsidRPr="00E85D71">
        <w:rPr>
          <w:color w:val="000000" w:themeColor="text1"/>
          <w:sz w:val="24"/>
          <w:szCs w:val="24"/>
        </w:rPr>
        <w:t>и муниципального</w:t>
      </w:r>
      <w:r w:rsidR="009854E6" w:rsidRPr="00E85D71">
        <w:rPr>
          <w:color w:val="000000" w:themeColor="text1"/>
          <w:sz w:val="24"/>
          <w:szCs w:val="24"/>
        </w:rPr>
        <w:t xml:space="preserve"> земельного</w:t>
      </w:r>
      <w:r w:rsidRPr="00E85D71">
        <w:rPr>
          <w:color w:val="000000" w:themeColor="text1"/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4.2.9.</w:t>
      </w:r>
      <w:r w:rsidRPr="00E85D71">
        <w:rPr>
          <w:color w:val="000000" w:themeColor="text1"/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E85D71" w:rsidRDefault="00445F42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E85D7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E85D71">
        <w:rPr>
          <w:color w:val="000000" w:themeColor="text1"/>
          <w:sz w:val="24"/>
          <w:szCs w:val="24"/>
        </w:rPr>
        <w:t>срок предусмотренный пунктом 1.1</w:t>
      </w:r>
      <w:r w:rsidRPr="00E85D71">
        <w:rPr>
          <w:color w:val="000000" w:themeColor="text1"/>
          <w:sz w:val="24"/>
          <w:szCs w:val="24"/>
        </w:rPr>
        <w:t xml:space="preserve">.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445F42" w:rsidRPr="00E85D7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</w:t>
      </w:r>
      <w:r w:rsidR="00445F42" w:rsidRPr="00E85D71">
        <w:rPr>
          <w:color w:val="000000" w:themeColor="text1"/>
          <w:sz w:val="24"/>
          <w:szCs w:val="24"/>
        </w:rPr>
        <w:t>12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="006D4F53" w:rsidRPr="00E85D7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E85D7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E85D71" w:rsidRDefault="00445F42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4.2.13.</w:t>
      </w:r>
      <w:r w:rsidR="00AF68FC" w:rsidRPr="00E85D71">
        <w:rPr>
          <w:color w:val="000000" w:themeColor="text1"/>
        </w:rPr>
        <w:t xml:space="preserve"> </w:t>
      </w:r>
      <w:r w:rsidR="00AF68FC" w:rsidRPr="00E85D71">
        <w:rPr>
          <w:color w:val="000000" w:themeColor="text1"/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="00AF68FC" w:rsidRPr="00E85D71">
        <w:rPr>
          <w:color w:val="000000" w:themeColor="text1"/>
          <w:sz w:val="24"/>
          <w:szCs w:val="24"/>
        </w:rPr>
        <w:t>Договора</w:t>
      </w:r>
      <w:r w:rsidR="00326861" w:rsidRPr="00E85D71">
        <w:rPr>
          <w:color w:val="000000" w:themeColor="text1"/>
          <w:sz w:val="24"/>
          <w:szCs w:val="24"/>
        </w:rPr>
        <w:t xml:space="preserve">. 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4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а) санитарно-эпидемиологических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б) противопожарных 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E85D71">
        <w:rPr>
          <w:color w:val="000000" w:themeColor="text1"/>
          <w:sz w:val="24"/>
          <w:szCs w:val="24"/>
        </w:rPr>
        <w:t>законодательства</w:t>
      </w:r>
      <w:r w:rsidRPr="00E85D7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E85D7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5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ab/>
      </w:r>
      <w:r w:rsidR="00664E45" w:rsidRPr="00E85D7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E85D7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6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E85D7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E85D7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E85D7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7</w:t>
      </w:r>
      <w:r w:rsidR="00A90ED6" w:rsidRPr="00E85D71">
        <w:rPr>
          <w:color w:val="000000" w:themeColor="text1"/>
          <w:sz w:val="24"/>
          <w:szCs w:val="24"/>
        </w:rPr>
        <w:t>.</w:t>
      </w:r>
      <w:r w:rsidR="00A90ED6" w:rsidRPr="00E85D7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E85D7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E85D7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E85D7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656F09" w:rsidRPr="00E85D71" w:rsidRDefault="00656F09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ОТВЕТСТВЕННОСТЬ СТОРОН</w:t>
      </w:r>
    </w:p>
    <w:p w:rsidR="00236BF6" w:rsidRPr="00E85D71" w:rsidRDefault="00236BF6" w:rsidP="00236BF6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  <w:rPr>
          <w:color w:val="000000" w:themeColor="text1"/>
        </w:rPr>
      </w:pPr>
      <w:r w:rsidRPr="00E85D71">
        <w:rPr>
          <w:color w:val="000000" w:themeColor="text1"/>
        </w:rPr>
        <w:t>За неисполнение или ненадлежащее исполнение насто</w:t>
      </w:r>
      <w:r w:rsidRPr="00E85D71">
        <w:rPr>
          <w:color w:val="000000" w:themeColor="text1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E85D71">
        <w:rPr>
          <w:color w:val="000000" w:themeColor="text1"/>
        </w:rPr>
        <w:softHyphen/>
        <w:t>дерации и нормативными правовыми актами Челябинской об</w:t>
      </w:r>
      <w:r w:rsidRPr="00E85D71">
        <w:rPr>
          <w:color w:val="000000" w:themeColor="text1"/>
        </w:rPr>
        <w:softHyphen/>
        <w:t>ласти.</w:t>
      </w:r>
    </w:p>
    <w:p w:rsidR="00236BF6" w:rsidRPr="00E85D71" w:rsidRDefault="00DA2ED1" w:rsidP="00CA56BD">
      <w:pPr>
        <w:numPr>
          <w:ilvl w:val="1"/>
          <w:numId w:val="10"/>
        </w:numPr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CA56BD" w:rsidRPr="00E85D71" w:rsidRDefault="00CA56BD" w:rsidP="00CA56BD">
      <w:pPr>
        <w:ind w:left="505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 ОСОБЫЕ УСЛОВИЯ</w:t>
      </w:r>
    </w:p>
    <w:p w:rsidR="00236BF6" w:rsidRPr="00E85D71" w:rsidRDefault="00236BF6" w:rsidP="00236BF6">
      <w:pPr>
        <w:widowControl/>
        <w:jc w:val="both"/>
        <w:rPr>
          <w:color w:val="000000" w:themeColor="text1"/>
          <w:sz w:val="24"/>
          <w:szCs w:val="24"/>
        </w:rPr>
      </w:pPr>
    </w:p>
    <w:p w:rsidR="001368A4" w:rsidRPr="00E85D7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6.1 </w:t>
      </w:r>
      <w:r w:rsidR="001368A4" w:rsidRPr="00E85D71">
        <w:rPr>
          <w:color w:val="000000" w:themeColor="text1"/>
          <w:sz w:val="24"/>
          <w:szCs w:val="24"/>
        </w:rPr>
        <w:t xml:space="preserve">    </w:t>
      </w:r>
      <w:r w:rsidRPr="00E85D71">
        <w:rPr>
          <w:color w:val="000000" w:themeColor="text1"/>
          <w:sz w:val="24"/>
          <w:szCs w:val="24"/>
        </w:rPr>
        <w:t>Арендатор не вправе</w:t>
      </w:r>
      <w:r w:rsidR="001368A4" w:rsidRPr="00E85D71">
        <w:rPr>
          <w:color w:val="000000" w:themeColor="text1"/>
          <w:sz w:val="24"/>
          <w:szCs w:val="24"/>
        </w:rPr>
        <w:t>:</w:t>
      </w:r>
    </w:p>
    <w:p w:rsidR="001368A4" w:rsidRPr="00E85D7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6.1.1.  П</w:t>
      </w:r>
      <w:r w:rsidR="001368A4" w:rsidRPr="00E85D71">
        <w:rPr>
          <w:color w:val="000000" w:themeColor="text1"/>
          <w:sz w:val="24"/>
          <w:szCs w:val="24"/>
        </w:rPr>
        <w:t xml:space="preserve">ередавать свои </w:t>
      </w:r>
      <w:r w:rsidR="00EC1B5C" w:rsidRPr="00E85D7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E85D71">
        <w:rPr>
          <w:color w:val="000000" w:themeColor="text1"/>
          <w:sz w:val="24"/>
          <w:szCs w:val="24"/>
        </w:rPr>
        <w:t>настоящему Д</w:t>
      </w:r>
      <w:r w:rsidR="00EC1B5C" w:rsidRPr="00E85D71">
        <w:rPr>
          <w:color w:val="000000" w:themeColor="text1"/>
          <w:sz w:val="24"/>
          <w:szCs w:val="24"/>
        </w:rPr>
        <w:t>оговору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1368A4" w:rsidRPr="00E85D7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E85D71">
        <w:rPr>
          <w:color w:val="000000" w:themeColor="text1"/>
          <w:sz w:val="24"/>
          <w:szCs w:val="24"/>
        </w:rPr>
        <w:t>настоящего</w:t>
      </w:r>
      <w:r w:rsidR="001368A4" w:rsidRPr="00E85D71">
        <w:rPr>
          <w:color w:val="000000" w:themeColor="text1"/>
          <w:sz w:val="24"/>
          <w:szCs w:val="24"/>
        </w:rPr>
        <w:t xml:space="preserve"> </w:t>
      </w:r>
      <w:r w:rsidR="00A33BDE"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</w:t>
      </w:r>
      <w:r w:rsidR="0032112D" w:rsidRPr="00E85D71">
        <w:rPr>
          <w:color w:val="000000" w:themeColor="text1"/>
          <w:sz w:val="24"/>
          <w:szCs w:val="24"/>
        </w:rPr>
        <w:t>2.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E85D71">
        <w:rPr>
          <w:color w:val="000000" w:themeColor="text1"/>
          <w:sz w:val="24"/>
          <w:szCs w:val="24"/>
        </w:rPr>
        <w:t>настоящий Д</w:t>
      </w:r>
      <w:r w:rsidRPr="00E85D71">
        <w:rPr>
          <w:color w:val="000000" w:themeColor="text1"/>
          <w:sz w:val="24"/>
          <w:szCs w:val="24"/>
        </w:rPr>
        <w:t xml:space="preserve">оговор </w:t>
      </w:r>
      <w:r w:rsidR="00A33BDE" w:rsidRPr="00E85D71">
        <w:rPr>
          <w:color w:val="000000" w:themeColor="text1"/>
          <w:sz w:val="24"/>
          <w:szCs w:val="24"/>
        </w:rPr>
        <w:t>в части изменения вида</w:t>
      </w:r>
      <w:r w:rsidRPr="00E85D7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E85D71">
        <w:rPr>
          <w:color w:val="000000" w:themeColor="text1"/>
          <w:sz w:val="24"/>
          <w:szCs w:val="24"/>
        </w:rPr>
        <w:t>Объекта</w:t>
      </w:r>
      <w:r w:rsidRPr="00E85D7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E85D7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6.3.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A90ED6" w:rsidRPr="00E85D7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E85D7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E85D71">
        <w:rPr>
          <w:color w:val="000000" w:themeColor="text1"/>
          <w:sz w:val="24"/>
          <w:szCs w:val="24"/>
        </w:rPr>
        <w:t>.</w:t>
      </w:r>
      <w:r w:rsidR="00236BF6" w:rsidRPr="00E85D71">
        <w:rPr>
          <w:color w:val="000000" w:themeColor="text1"/>
          <w:sz w:val="24"/>
          <w:szCs w:val="24"/>
        </w:rPr>
        <w:t xml:space="preserve"> </w:t>
      </w:r>
    </w:p>
    <w:p w:rsidR="00A33BDE" w:rsidRPr="00E85D71" w:rsidRDefault="00A33BDE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6B0CBC" w:rsidRPr="00E85D71" w:rsidRDefault="006B0CBC" w:rsidP="000358F3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6.5.  </w:t>
      </w:r>
      <w:r w:rsidR="00475470" w:rsidRPr="00E85D71">
        <w:rPr>
          <w:b/>
          <w:color w:val="000000" w:themeColor="text1"/>
          <w:sz w:val="24"/>
          <w:szCs w:val="24"/>
        </w:rPr>
        <w:t>О</w:t>
      </w:r>
      <w:r w:rsidRPr="00E85D71">
        <w:rPr>
          <w:b/>
          <w:color w:val="000000" w:themeColor="text1"/>
          <w:sz w:val="24"/>
          <w:szCs w:val="24"/>
        </w:rPr>
        <w:t>бременения, ограничения</w:t>
      </w:r>
      <w:r w:rsidR="00475470" w:rsidRPr="00E85D71">
        <w:rPr>
          <w:b/>
          <w:color w:val="000000" w:themeColor="text1"/>
          <w:sz w:val="24"/>
          <w:szCs w:val="24"/>
        </w:rPr>
        <w:t>:</w:t>
      </w:r>
      <w:r w:rsidR="000358F3" w:rsidRPr="000358F3">
        <w:t xml:space="preserve"> </w:t>
      </w:r>
      <w:bookmarkStart w:id="0" w:name="_GoBack"/>
      <w:bookmarkEnd w:id="0"/>
      <w:r w:rsidR="000358F3" w:rsidRPr="000358F3">
        <w:rPr>
          <w:b/>
          <w:color w:val="000000"/>
          <w:sz w:val="24"/>
          <w:szCs w:val="24"/>
        </w:rPr>
        <w:t>Земельный участок находится в охранной зоне сооружения – напорный водопровод от насосной 1-го подъема до НФС. Реестровый номер границы: 74:25-6.667.</w:t>
      </w:r>
      <w:r w:rsidR="000358F3" w:rsidRPr="000358F3">
        <w:rPr>
          <w:b/>
          <w:color w:val="000000"/>
          <w:sz w:val="24"/>
          <w:szCs w:val="24"/>
        </w:rPr>
        <w:t xml:space="preserve"> </w:t>
      </w:r>
      <w:r w:rsidR="000358F3" w:rsidRPr="000358F3">
        <w:rPr>
          <w:b/>
          <w:color w:val="000000"/>
          <w:sz w:val="24"/>
          <w:szCs w:val="24"/>
        </w:rPr>
        <w:t>Земельный участок находится в охранной зоне волоконно-оптической линии передачи ОК737(К708)М-19. Реестровый номер границы: 74:25-6.1629.</w:t>
      </w:r>
    </w:p>
    <w:p w:rsidR="00195BEA" w:rsidRPr="00E85D71" w:rsidRDefault="00195BEA" w:rsidP="00195BEA">
      <w:pPr>
        <w:widowControl/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6.6.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E85D71" w:rsidRDefault="00195BEA" w:rsidP="00195BEA">
      <w:pPr>
        <w:widowControl/>
        <w:shd w:val="clear" w:color="auto" w:fill="FFFFFF"/>
        <w:ind w:firstLine="284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195BEA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</w:p>
    <w:p w:rsidR="00236BF6" w:rsidRPr="00E85D71" w:rsidRDefault="001368A4" w:rsidP="001368A4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7.</w:t>
      </w:r>
      <w:r w:rsidR="00236BF6" w:rsidRPr="00E85D71">
        <w:rPr>
          <w:color w:val="000000" w:themeColor="text1"/>
          <w:sz w:val="24"/>
          <w:szCs w:val="24"/>
        </w:rPr>
        <w:t>ПРЕКРАЩЕНИЕ ДЕЙСТВИЯ ДОГОВОРА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bookmarkStart w:id="1" w:name="OLE_LINK18"/>
      <w:bookmarkStart w:id="2" w:name="OLE_LINK19"/>
      <w:r w:rsidRPr="00E85D71">
        <w:rPr>
          <w:color w:val="000000" w:themeColor="text1"/>
          <w:sz w:val="23"/>
          <w:szCs w:val="23"/>
        </w:rPr>
        <w:t xml:space="preserve"> </w:t>
      </w:r>
      <w:r w:rsidRPr="00E85D71">
        <w:rPr>
          <w:color w:val="000000" w:themeColor="text1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r w:rsidRPr="00E85D71">
        <w:rPr>
          <w:color w:val="000000" w:themeColor="text1"/>
        </w:rPr>
        <w:t>Договор может быть расторгнут: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По соглашению сторон в порядке, предусмотренном законодательством Российской Федерации.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8. ПРОЧИЕ УСЛОВИЯ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8.1. </w:t>
      </w:r>
      <w:r w:rsidRPr="00E85D71">
        <w:rPr>
          <w:color w:val="000000" w:themeColor="text1"/>
          <w:sz w:val="24"/>
          <w:szCs w:val="24"/>
        </w:rPr>
        <w:tab/>
        <w:t xml:space="preserve">Вопросы, не урегулированные </w:t>
      </w:r>
      <w:r w:rsidR="005C5CE4" w:rsidRPr="00E85D71">
        <w:rPr>
          <w:color w:val="000000" w:themeColor="text1"/>
          <w:sz w:val="24"/>
          <w:szCs w:val="24"/>
        </w:rPr>
        <w:t xml:space="preserve">настоящим </w:t>
      </w:r>
      <w:r w:rsidRPr="00E85D71">
        <w:rPr>
          <w:color w:val="000000" w:themeColor="text1"/>
          <w:sz w:val="24"/>
          <w:szCs w:val="24"/>
        </w:rPr>
        <w:t>Договором, регулируются действующим законодательством.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 xml:space="preserve">8.2. </w:t>
      </w:r>
      <w:r w:rsidRPr="00E85D71">
        <w:rPr>
          <w:color w:val="000000" w:themeColor="text1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E85D71" w:rsidRDefault="0048675B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8.3. </w:t>
      </w:r>
      <w:r w:rsidRPr="00E85D71">
        <w:rPr>
          <w:color w:val="000000" w:themeColor="text1"/>
          <w:sz w:val="24"/>
          <w:szCs w:val="24"/>
        </w:rPr>
        <w:tab/>
        <w:t>Договор составлен в 2</w:t>
      </w:r>
      <w:r w:rsidR="00236BF6" w:rsidRPr="00E85D71">
        <w:rPr>
          <w:color w:val="000000" w:themeColor="text1"/>
          <w:sz w:val="24"/>
          <w:szCs w:val="24"/>
        </w:rPr>
        <w:t>-х экземплярах, имеющих равную юридическую силу.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 ПРИЛОЖЕНИЕ К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</w:t>
      </w:r>
      <w:r w:rsidR="003D6BD6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 </w:t>
      </w:r>
      <w:r w:rsidRPr="00E85D71">
        <w:rPr>
          <w:color w:val="000000" w:themeColor="text1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E85D71" w:rsidRPr="0045600C" w:rsidRDefault="00E85D71" w:rsidP="00E85D71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E85D71" w:rsidRPr="0045600C" w:rsidRDefault="00E85D71" w:rsidP="00E85D71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E85D71" w:rsidRPr="00DD044B" w:rsidRDefault="00E85D71" w:rsidP="00E85D71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E85D71" w:rsidRPr="0045600C" w:rsidRDefault="00E85D71" w:rsidP="00E85D71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E85D71" w:rsidRPr="005819CE" w:rsidRDefault="00E85D71" w:rsidP="00E85D71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E85D71" w:rsidRPr="005819CE" w:rsidRDefault="00E85D71" w:rsidP="00E85D71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E85D71" w:rsidRDefault="00E85D71" w:rsidP="00E85D71">
      <w:pPr>
        <w:pStyle w:val="aa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E85D71" w:rsidRPr="00413556" w:rsidRDefault="00E85D71" w:rsidP="00E85D71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E85D71" w:rsidRDefault="00E85D71" w:rsidP="00E85D71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E85D71" w:rsidRDefault="00E85D71" w:rsidP="00E85D71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E85D71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E85D71" w:rsidRPr="005819CE" w:rsidRDefault="00E85D71" w:rsidP="00E85D71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E85D71" w:rsidRPr="0045600C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DE28DB" w:rsidRPr="005819CE" w:rsidRDefault="000358F3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0358F3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358F3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85D71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D2F48D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C4207-4D4E-4DD5-ABEB-36F997FB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5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2025-12-22T05:53:00Z</dcterms:created>
  <dcterms:modified xsi:type="dcterms:W3CDTF">2025-12-22T05:53:00Z</dcterms:modified>
</cp:coreProperties>
</file>